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57" w:rsidRPr="00D273C5" w:rsidRDefault="00E15557" w:rsidP="00717978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Совет депутатов Чингисского сельсовета</w:t>
      </w:r>
    </w:p>
    <w:p w:rsidR="00E15557" w:rsidRPr="00D273C5" w:rsidRDefault="00E15557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 Ордынского района</w:t>
      </w:r>
    </w:p>
    <w:p w:rsidR="00E15557" w:rsidRPr="00D273C5" w:rsidRDefault="00E15557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Новосибирской области</w:t>
      </w:r>
    </w:p>
    <w:p w:rsidR="00E15557" w:rsidRPr="00D273C5" w:rsidRDefault="00E15557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пятого созыва</w:t>
      </w:r>
    </w:p>
    <w:p w:rsidR="00E15557" w:rsidRPr="00D273C5" w:rsidRDefault="00E15557" w:rsidP="008D78AE">
      <w:pPr>
        <w:jc w:val="center"/>
        <w:rPr>
          <w:b/>
          <w:bCs/>
          <w:sz w:val="28"/>
          <w:szCs w:val="28"/>
        </w:rPr>
      </w:pPr>
    </w:p>
    <w:p w:rsidR="00E15557" w:rsidRPr="00D273C5" w:rsidRDefault="00E15557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 xml:space="preserve">РЕШЕНИЕ </w:t>
      </w:r>
    </w:p>
    <w:p w:rsidR="00E15557" w:rsidRPr="00D273C5" w:rsidRDefault="00E15557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>(</w:t>
      </w:r>
      <w:r>
        <w:rPr>
          <w:sz w:val="28"/>
          <w:szCs w:val="28"/>
        </w:rPr>
        <w:t>Тридцать третья</w:t>
      </w:r>
      <w:r w:rsidRPr="00D273C5">
        <w:rPr>
          <w:sz w:val="28"/>
          <w:szCs w:val="28"/>
        </w:rPr>
        <w:t xml:space="preserve">  сессия)</w:t>
      </w:r>
    </w:p>
    <w:p w:rsidR="00E15557" w:rsidRPr="00D273C5" w:rsidRDefault="00E15557" w:rsidP="008D78AE">
      <w:pPr>
        <w:jc w:val="center"/>
        <w:rPr>
          <w:sz w:val="28"/>
          <w:szCs w:val="28"/>
        </w:rPr>
      </w:pPr>
    </w:p>
    <w:p w:rsidR="00E15557" w:rsidRPr="00D273C5" w:rsidRDefault="00E15557" w:rsidP="008D78AE">
      <w:pPr>
        <w:rPr>
          <w:sz w:val="28"/>
          <w:szCs w:val="28"/>
        </w:rPr>
      </w:pPr>
      <w:r w:rsidRPr="00D273C5">
        <w:rPr>
          <w:sz w:val="28"/>
          <w:szCs w:val="28"/>
        </w:rPr>
        <w:t xml:space="preserve">от    </w:t>
      </w:r>
      <w:r>
        <w:rPr>
          <w:sz w:val="28"/>
          <w:szCs w:val="28"/>
        </w:rPr>
        <w:t>29 декабря</w:t>
      </w:r>
      <w:r w:rsidRPr="00D273C5">
        <w:rPr>
          <w:sz w:val="28"/>
          <w:szCs w:val="28"/>
        </w:rPr>
        <w:t xml:space="preserve"> 2018 года                                                                            </w:t>
      </w:r>
      <w:r>
        <w:rPr>
          <w:sz w:val="28"/>
          <w:szCs w:val="28"/>
        </w:rPr>
        <w:t>№  33/1</w:t>
      </w:r>
    </w:p>
    <w:p w:rsidR="00E15557" w:rsidRPr="00D273C5" w:rsidRDefault="00E15557" w:rsidP="008D78AE">
      <w:pPr>
        <w:rPr>
          <w:i/>
          <w:sz w:val="28"/>
          <w:szCs w:val="28"/>
        </w:rPr>
      </w:pPr>
    </w:p>
    <w:p w:rsidR="00E15557" w:rsidRPr="00D273C5" w:rsidRDefault="00E15557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О внесении изменений в решение </w:t>
      </w:r>
    </w:p>
    <w:p w:rsidR="00E15557" w:rsidRPr="00D273C5" w:rsidRDefault="00E15557" w:rsidP="00A5277A">
      <w:pPr>
        <w:ind w:left="142" w:hanging="142"/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Совета депутатов Чингисского сельсовета Ордынского района Новосибирской области </w:t>
      </w:r>
    </w:p>
    <w:p w:rsidR="00E15557" w:rsidRPr="00D273C5" w:rsidRDefault="00E15557" w:rsidP="008D78AE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>от 22.12.2017 г. № 26/1</w:t>
      </w:r>
    </w:p>
    <w:p w:rsidR="00E15557" w:rsidRPr="00D273C5" w:rsidRDefault="00E15557" w:rsidP="008C2BD0">
      <w:pPr>
        <w:jc w:val="center"/>
        <w:rPr>
          <w:b/>
          <w:sz w:val="28"/>
          <w:szCs w:val="28"/>
        </w:rPr>
      </w:pPr>
      <w:r w:rsidRPr="00D273C5">
        <w:rPr>
          <w:b/>
          <w:sz w:val="28"/>
          <w:szCs w:val="28"/>
        </w:rPr>
        <w:t xml:space="preserve">«О бюджете  Чингисского сельсовета Ордынского района Новосибирской области на 2018 год и плановый период 2019 и 2020 годов» </w:t>
      </w:r>
    </w:p>
    <w:p w:rsidR="00E15557" w:rsidRPr="00D273C5" w:rsidRDefault="00E15557" w:rsidP="008C2BD0">
      <w:pPr>
        <w:jc w:val="center"/>
        <w:rPr>
          <w:sz w:val="28"/>
          <w:szCs w:val="28"/>
        </w:rPr>
      </w:pPr>
    </w:p>
    <w:p w:rsidR="00E15557" w:rsidRPr="00D273C5" w:rsidRDefault="00E15557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D273C5">
        <w:rPr>
          <w:sz w:val="28"/>
          <w:szCs w:val="28"/>
        </w:rPr>
        <w:t xml:space="preserve">Руководствуясь Уставом  Чингисского сельсовета Ордынского района Новосибирской области и </w:t>
      </w:r>
      <w:r w:rsidRPr="00D273C5">
        <w:rPr>
          <w:color w:val="000000"/>
          <w:spacing w:val="-3"/>
          <w:sz w:val="28"/>
          <w:szCs w:val="28"/>
        </w:rPr>
        <w:t>Положением «О бюджетном п</w:t>
      </w:r>
      <w:r w:rsidRPr="00D273C5">
        <w:rPr>
          <w:color w:val="000000"/>
          <w:spacing w:val="-4"/>
          <w:sz w:val="28"/>
          <w:szCs w:val="28"/>
        </w:rPr>
        <w:t xml:space="preserve">роцессе в  Чингисском сельсовете Ордынского района Новосибирской области», утвержденным решением Совета </w:t>
      </w:r>
      <w:r w:rsidRPr="00D273C5">
        <w:rPr>
          <w:color w:val="000000"/>
          <w:spacing w:val="-2"/>
          <w:sz w:val="28"/>
          <w:szCs w:val="28"/>
        </w:rPr>
        <w:t xml:space="preserve">депутатов Чингисского сельсовета  Ордынского района Новосибирской области от 16 июня 2017 года № 19/2, </w:t>
      </w:r>
      <w:r w:rsidRPr="00D273C5">
        <w:rPr>
          <w:color w:val="000000"/>
          <w:spacing w:val="3"/>
          <w:sz w:val="28"/>
          <w:szCs w:val="28"/>
        </w:rPr>
        <w:t xml:space="preserve">Совет депутатов Чингисского сельсовета Ордынского района </w:t>
      </w:r>
      <w:r w:rsidRPr="00D273C5">
        <w:rPr>
          <w:color w:val="000000"/>
          <w:spacing w:val="-3"/>
          <w:sz w:val="28"/>
          <w:szCs w:val="28"/>
        </w:rPr>
        <w:t xml:space="preserve">Новосибирской области  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РЕШИЛ: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1. Внести в решение Совета депутатов  Чингисского сельсовета Ордынского района Новосибирской области от 22 декабря  2017 года  № 26/1 «О бюджете </w:t>
      </w:r>
      <w:r w:rsidRPr="00D273C5">
        <w:rPr>
          <w:color w:val="000000"/>
          <w:spacing w:val="-2"/>
          <w:sz w:val="28"/>
          <w:szCs w:val="28"/>
        </w:rPr>
        <w:t xml:space="preserve">Чингисского сельсовета  </w:t>
      </w:r>
      <w:r w:rsidRPr="00D273C5">
        <w:rPr>
          <w:sz w:val="28"/>
          <w:szCs w:val="28"/>
        </w:rPr>
        <w:t>Ордынского района Новосибирской области на  2018 год и плановый период 2019 и 2020 годов»  следующие изменения: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1.1.  в статье 1: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1.1.1. в части 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а) пункт 1 изложить в следующей редакции: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прогнозируемый общий объем доходов бюджета поселения в сумме </w:t>
      </w:r>
      <w:r>
        <w:rPr>
          <w:sz w:val="28"/>
          <w:szCs w:val="28"/>
        </w:rPr>
        <w:t>3293,1</w:t>
      </w:r>
      <w:r w:rsidRPr="00D273C5">
        <w:rPr>
          <w:sz w:val="28"/>
          <w:szCs w:val="28"/>
        </w:rPr>
        <w:t xml:space="preserve">тыс.рублей ,в том числе объем безвозмездных поступлений в сумме </w:t>
      </w:r>
      <w:r>
        <w:rPr>
          <w:sz w:val="28"/>
          <w:szCs w:val="28"/>
        </w:rPr>
        <w:t>1846,2</w:t>
      </w:r>
      <w:r w:rsidRPr="00D273C5">
        <w:rPr>
          <w:sz w:val="28"/>
          <w:szCs w:val="28"/>
        </w:rPr>
        <w:t>тыс.рублей.(Приложение №1)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б) пункт 2 изложить в следующей редакции: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Общий объем расходов на  2018 год прогнозируется в сумме </w:t>
      </w:r>
      <w:r>
        <w:rPr>
          <w:sz w:val="28"/>
          <w:szCs w:val="28"/>
        </w:rPr>
        <w:t>3481,2</w:t>
      </w:r>
      <w:r w:rsidRPr="00D273C5">
        <w:rPr>
          <w:sz w:val="28"/>
          <w:szCs w:val="28"/>
        </w:rPr>
        <w:t>тыс.рублей.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в) дополнить пунктом 3 следующего содержания: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Дефицит бюджета поселения –</w:t>
      </w:r>
      <w:bookmarkStart w:id="0" w:name="_GoBack"/>
      <w:bookmarkEnd w:id="0"/>
      <w:r>
        <w:rPr>
          <w:sz w:val="28"/>
          <w:szCs w:val="28"/>
        </w:rPr>
        <w:t>188,1</w:t>
      </w:r>
      <w:r w:rsidRPr="00D273C5">
        <w:rPr>
          <w:sz w:val="28"/>
          <w:szCs w:val="28"/>
        </w:rPr>
        <w:t>тыс.рублей.</w:t>
      </w:r>
    </w:p>
    <w:p w:rsidR="00E15557" w:rsidRPr="00D273C5" w:rsidRDefault="00E15557" w:rsidP="00F212E9">
      <w:pPr>
        <w:jc w:val="both"/>
        <w:rPr>
          <w:sz w:val="28"/>
          <w:szCs w:val="28"/>
        </w:rPr>
      </w:pPr>
    </w:p>
    <w:p w:rsidR="00E15557" w:rsidRPr="00D273C5" w:rsidRDefault="00E15557" w:rsidP="00F212E9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  в статье 5: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1.2.1. в части 1: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а) в пункте 1 утвердить таблицу 1 приложения № 4 «</w:t>
      </w:r>
      <w:r w:rsidRPr="00D273C5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Чингисского сельсовета Ордынского района Новосибирской области на 2018 год</w:t>
      </w:r>
      <w:r w:rsidRPr="00D273C5">
        <w:rPr>
          <w:sz w:val="28"/>
          <w:szCs w:val="28"/>
        </w:rPr>
        <w:t>» в  прилагаемой редакции (приложение № 2);</w:t>
      </w:r>
    </w:p>
    <w:p w:rsidR="00E15557" w:rsidRPr="00D273C5" w:rsidRDefault="00E15557" w:rsidP="008D78AE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б) в пункте 2 утвердить таблицу1 приложения №5 « Ведомственная структура расходов Чингисского сельсовета Ордынского района Новосибирской области на 2018 год» в прилагаемой редакции (Приложение №3)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616"/>
        <w:gridCol w:w="605"/>
        <w:gridCol w:w="643"/>
        <w:gridCol w:w="658"/>
        <w:gridCol w:w="897"/>
        <w:gridCol w:w="579"/>
        <w:gridCol w:w="1204"/>
      </w:tblGrid>
      <w:tr w:rsidR="00E15557" w:rsidRPr="00D273C5" w:rsidTr="00B00719">
        <w:trPr>
          <w:trHeight w:val="247"/>
        </w:trPr>
        <w:tc>
          <w:tcPr>
            <w:tcW w:w="56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E15557" w:rsidRPr="00D273C5">
        <w:trPr>
          <w:trHeight w:val="24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B007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E15557" w:rsidRPr="00D273C5" w:rsidRDefault="00E15557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1.2.2. в статье 12:</w:t>
      </w:r>
    </w:p>
    <w:p w:rsidR="00E15557" w:rsidRPr="00D273C5" w:rsidRDefault="00E15557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а) в пункте 1  утвердить таблицу 1.1приложения № 9 «</w:t>
      </w:r>
      <w:r w:rsidRPr="00D273C5">
        <w:rPr>
          <w:bCs/>
          <w:sz w:val="28"/>
          <w:szCs w:val="28"/>
        </w:rPr>
        <w:t xml:space="preserve">Источники финансирования дефицита бюджета поселения на 2018 год» </w:t>
      </w:r>
      <w:r w:rsidRPr="00D273C5">
        <w:rPr>
          <w:sz w:val="28"/>
          <w:szCs w:val="28"/>
        </w:rPr>
        <w:t>в  прилагаемой редакции (приложение №4);</w:t>
      </w:r>
    </w:p>
    <w:p w:rsidR="00E15557" w:rsidRPr="00D273C5" w:rsidRDefault="00E15557" w:rsidP="007214D1">
      <w:pPr>
        <w:jc w:val="both"/>
        <w:rPr>
          <w:sz w:val="28"/>
          <w:szCs w:val="28"/>
        </w:rPr>
      </w:pPr>
    </w:p>
    <w:p w:rsidR="00E15557" w:rsidRPr="00D273C5" w:rsidRDefault="00E15557" w:rsidP="007214D1">
      <w:pPr>
        <w:jc w:val="both"/>
        <w:rPr>
          <w:sz w:val="28"/>
          <w:szCs w:val="28"/>
        </w:rPr>
      </w:pPr>
      <w:r w:rsidRPr="00D273C5">
        <w:rPr>
          <w:sz w:val="28"/>
          <w:szCs w:val="28"/>
        </w:rPr>
        <w:t>2. Направить настоящее решение  Главе</w:t>
      </w:r>
      <w:r>
        <w:rPr>
          <w:sz w:val="28"/>
          <w:szCs w:val="28"/>
        </w:rPr>
        <w:t xml:space="preserve"> </w:t>
      </w:r>
      <w:r w:rsidRPr="00D273C5">
        <w:rPr>
          <w:sz w:val="28"/>
          <w:szCs w:val="28"/>
        </w:rPr>
        <w:t>Чингисского сельсовета Ордынского района Новосибирской области для подписания и опубликования (обнародования).</w:t>
      </w:r>
    </w:p>
    <w:p w:rsidR="00E15557" w:rsidRPr="00D273C5" w:rsidRDefault="00E15557" w:rsidP="002243C1">
      <w:pPr>
        <w:pStyle w:val="Header"/>
        <w:jc w:val="both"/>
        <w:rPr>
          <w:sz w:val="28"/>
          <w:szCs w:val="28"/>
        </w:rPr>
      </w:pPr>
    </w:p>
    <w:p w:rsidR="00E15557" w:rsidRPr="00D273C5" w:rsidRDefault="00E15557" w:rsidP="002243C1">
      <w:pPr>
        <w:pStyle w:val="Header"/>
        <w:jc w:val="both"/>
        <w:rPr>
          <w:sz w:val="28"/>
          <w:szCs w:val="28"/>
        </w:rPr>
      </w:pPr>
      <w:r w:rsidRPr="00D273C5"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 Чингисского сельсовета Ордынского района Новосибирской области «Вестник».</w:t>
      </w:r>
    </w:p>
    <w:p w:rsidR="00E15557" w:rsidRPr="00D273C5" w:rsidRDefault="00E15557" w:rsidP="002243C1">
      <w:pPr>
        <w:pStyle w:val="Header"/>
        <w:jc w:val="both"/>
        <w:rPr>
          <w:sz w:val="28"/>
          <w:szCs w:val="28"/>
        </w:rPr>
      </w:pPr>
      <w:r w:rsidRPr="00D273C5">
        <w:rPr>
          <w:sz w:val="28"/>
          <w:szCs w:val="28"/>
        </w:rPr>
        <w:t xml:space="preserve">4. Контроль за исполнением настоящего решения возложить  на постоянную комиссию Совета депутатов Чингисского сельсовета Ордынского района Новосибирской области по бюджетной, налоговой, финансово-кредитной  и социальной политике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4"/>
      </w:tblGrid>
      <w:tr w:rsidR="00E15557" w:rsidRPr="00D273C5" w:rsidTr="00330858">
        <w:trPr>
          <w:trHeight w:val="1615"/>
        </w:trPr>
        <w:tc>
          <w:tcPr>
            <w:tcW w:w="10364" w:type="dxa"/>
            <w:tcBorders>
              <w:top w:val="nil"/>
              <w:left w:val="nil"/>
              <w:bottom w:val="nil"/>
              <w:right w:val="nil"/>
            </w:tcBorders>
          </w:tcPr>
          <w:p w:rsidR="00E15557" w:rsidRPr="00D273C5" w:rsidRDefault="00E15557" w:rsidP="00330858">
            <w:pPr>
              <w:shd w:val="clear" w:color="auto" w:fill="FFFFFF"/>
              <w:tabs>
                <w:tab w:val="left" w:pos="535"/>
              </w:tabs>
              <w:spacing w:after="257" w:line="336" w:lineRule="atLeast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68"/>
              <w:gridCol w:w="5068"/>
            </w:tblGrid>
            <w:tr w:rsidR="00E15557" w:rsidRPr="00D273C5" w:rsidTr="00D44194"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Глава Чингисского сельсовета</w:t>
                  </w:r>
                </w:p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Ордынского района </w:t>
                  </w:r>
                </w:p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_____________________ Н.А.Игошина</w:t>
                  </w:r>
                </w:p>
              </w:tc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 xml:space="preserve">Председатель Совета депутатов Чингисского сельсовета Ордынского района Новосибирской области  </w:t>
                  </w:r>
                </w:p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E15557" w:rsidRPr="00D273C5" w:rsidRDefault="00E15557" w:rsidP="00D44194">
                  <w:pPr>
                    <w:jc w:val="both"/>
                    <w:rPr>
                      <w:sz w:val="28"/>
                      <w:szCs w:val="28"/>
                    </w:rPr>
                  </w:pPr>
                  <w:r w:rsidRPr="00D273C5">
                    <w:rPr>
                      <w:sz w:val="28"/>
                      <w:szCs w:val="28"/>
                    </w:rPr>
                    <w:t>____________________ А.Г.Решнев</w:t>
                  </w:r>
                </w:p>
              </w:tc>
            </w:tr>
          </w:tbl>
          <w:p w:rsidR="00E15557" w:rsidRPr="00D273C5" w:rsidRDefault="00E15557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</w:tc>
      </w:tr>
    </w:tbl>
    <w:p w:rsidR="00E15557" w:rsidRPr="00D273C5" w:rsidRDefault="00E15557" w:rsidP="008A17A1">
      <w:pPr>
        <w:rPr>
          <w:sz w:val="28"/>
          <w:szCs w:val="28"/>
        </w:rPr>
      </w:pPr>
    </w:p>
    <w:sectPr w:rsidR="00E15557" w:rsidRPr="00D273C5" w:rsidSect="00340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557" w:rsidRDefault="00E15557" w:rsidP="002F7DCE">
      <w:r>
        <w:separator/>
      </w:r>
    </w:p>
  </w:endnote>
  <w:endnote w:type="continuationSeparator" w:id="0">
    <w:p w:rsidR="00E15557" w:rsidRDefault="00E15557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57" w:rsidRDefault="00E155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57" w:rsidRDefault="00E1555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57" w:rsidRDefault="00E155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557" w:rsidRDefault="00E15557" w:rsidP="002F7DCE">
      <w:r>
        <w:separator/>
      </w:r>
    </w:p>
  </w:footnote>
  <w:footnote w:type="continuationSeparator" w:id="0">
    <w:p w:rsidR="00E15557" w:rsidRDefault="00E15557" w:rsidP="002F7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57" w:rsidRDefault="00E155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57" w:rsidRDefault="00E1555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57" w:rsidRDefault="00E155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1FD7"/>
    <w:rsid w:val="000525AD"/>
    <w:rsid w:val="0005550C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B6CE5"/>
    <w:rsid w:val="000B772B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20D9"/>
    <w:rsid w:val="00183EB6"/>
    <w:rsid w:val="001855B2"/>
    <w:rsid w:val="00187208"/>
    <w:rsid w:val="00191089"/>
    <w:rsid w:val="00194680"/>
    <w:rsid w:val="00196A76"/>
    <w:rsid w:val="001A32B9"/>
    <w:rsid w:val="001A376C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CAE"/>
    <w:rsid w:val="00250C96"/>
    <w:rsid w:val="002537B8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3682"/>
    <w:rsid w:val="00314E20"/>
    <w:rsid w:val="0031514D"/>
    <w:rsid w:val="00324B67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1626"/>
    <w:rsid w:val="003F792F"/>
    <w:rsid w:val="00400236"/>
    <w:rsid w:val="00403565"/>
    <w:rsid w:val="00404967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B0C84"/>
    <w:rsid w:val="004B4E1B"/>
    <w:rsid w:val="004B616C"/>
    <w:rsid w:val="004B6A7D"/>
    <w:rsid w:val="004B6C2E"/>
    <w:rsid w:val="004C05B8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2461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2732D"/>
    <w:rsid w:val="00630DE4"/>
    <w:rsid w:val="0064131E"/>
    <w:rsid w:val="00646173"/>
    <w:rsid w:val="00646619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97153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22AB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1E56"/>
    <w:rsid w:val="00784274"/>
    <w:rsid w:val="007849BA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B7FE6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306A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2404"/>
    <w:rsid w:val="008F0AC1"/>
    <w:rsid w:val="008F216F"/>
    <w:rsid w:val="008F2B42"/>
    <w:rsid w:val="008F2C5F"/>
    <w:rsid w:val="008F7CBA"/>
    <w:rsid w:val="0090153F"/>
    <w:rsid w:val="00906B0A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35A5"/>
    <w:rsid w:val="00944B64"/>
    <w:rsid w:val="009452E5"/>
    <w:rsid w:val="009453EE"/>
    <w:rsid w:val="009473AE"/>
    <w:rsid w:val="00951696"/>
    <w:rsid w:val="009603B2"/>
    <w:rsid w:val="0096091F"/>
    <w:rsid w:val="009625FC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9F3E85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39F0"/>
    <w:rsid w:val="00AA77CF"/>
    <w:rsid w:val="00AB08C6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601A"/>
    <w:rsid w:val="00B16605"/>
    <w:rsid w:val="00B21117"/>
    <w:rsid w:val="00B231F0"/>
    <w:rsid w:val="00B24598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A60A6"/>
    <w:rsid w:val="00BB049A"/>
    <w:rsid w:val="00BB4541"/>
    <w:rsid w:val="00BB5B91"/>
    <w:rsid w:val="00BB6A59"/>
    <w:rsid w:val="00BC028E"/>
    <w:rsid w:val="00BC0DB2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3C5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5557"/>
    <w:rsid w:val="00E225AE"/>
    <w:rsid w:val="00E27151"/>
    <w:rsid w:val="00E274F2"/>
    <w:rsid w:val="00E336A5"/>
    <w:rsid w:val="00E33752"/>
    <w:rsid w:val="00E36828"/>
    <w:rsid w:val="00E36905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5B2D"/>
    <w:pPr>
      <w:keepNext/>
      <w:jc w:val="center"/>
      <w:outlineLvl w:val="0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5B2D"/>
    <w:rPr>
      <w:rFonts w:ascii="Times New Roman" w:hAnsi="Times New Roman" w:cs="Times New Roman"/>
      <w:sz w:val="24"/>
      <w:lang w:eastAsia="ru-RU"/>
    </w:rPr>
  </w:style>
  <w:style w:type="paragraph" w:styleId="Header">
    <w:name w:val="header"/>
    <w:basedOn w:val="Normal"/>
    <w:link w:val="HeaderChar"/>
    <w:uiPriority w:val="99"/>
    <w:rsid w:val="008A17A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17A1"/>
    <w:rPr>
      <w:rFonts w:ascii="Times New Roman" w:hAnsi="Times New Roman" w:cs="Times New Roman"/>
      <w:sz w:val="24"/>
      <w:lang w:eastAsia="ru-RU"/>
    </w:rPr>
  </w:style>
  <w:style w:type="paragraph" w:styleId="BodyText">
    <w:name w:val="Body Text"/>
    <w:basedOn w:val="Normal"/>
    <w:link w:val="BodyTextChar"/>
    <w:uiPriority w:val="99"/>
    <w:rsid w:val="008A17A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A17A1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F7DC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7DCE"/>
    <w:rPr>
      <w:rFonts w:ascii="Times New Roman" w:hAnsi="Times New Roman" w:cs="Times New Roman"/>
      <w:sz w:val="24"/>
      <w:lang w:eastAsia="ru-RU"/>
    </w:rPr>
  </w:style>
  <w:style w:type="paragraph" w:styleId="ListParagraph">
    <w:name w:val="List Paragraph"/>
    <w:basedOn w:val="Normal"/>
    <w:uiPriority w:val="99"/>
    <w:qFormat/>
    <w:rsid w:val="00E274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0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3385</TotalTime>
  <Pages>2</Pages>
  <Words>480</Words>
  <Characters>2738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Пользователь</cp:lastModifiedBy>
  <cp:revision>451</cp:revision>
  <cp:lastPrinted>2018-09-17T07:37:00Z</cp:lastPrinted>
  <dcterms:created xsi:type="dcterms:W3CDTF">2014-06-05T07:09:00Z</dcterms:created>
  <dcterms:modified xsi:type="dcterms:W3CDTF">2019-01-16T08:22:00Z</dcterms:modified>
</cp:coreProperties>
</file>